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E1287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WYMOND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71499B0F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Hillesley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 Husbandman.</w:t>
      </w:r>
    </w:p>
    <w:p w14:paraId="2FCE7C5F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60DF9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D2CB8A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  <w:t>John Alford(q.v.) brought a plaint of trespass and assault against him</w:t>
      </w:r>
    </w:p>
    <w:p w14:paraId="55D77547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John White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Hillesley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5BB0048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2069BAE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8F2DAA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D7A93B" w14:textId="77777777" w:rsidR="00CA4E34" w:rsidRDefault="00CA4E34" w:rsidP="00CA4E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2022</w:t>
      </w:r>
    </w:p>
    <w:p w14:paraId="497184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CA195" w14:textId="77777777" w:rsidR="00CA4E34" w:rsidRDefault="00CA4E34" w:rsidP="009139A6">
      <w:r>
        <w:separator/>
      </w:r>
    </w:p>
  </w:endnote>
  <w:endnote w:type="continuationSeparator" w:id="0">
    <w:p w14:paraId="70478F09" w14:textId="77777777" w:rsidR="00CA4E34" w:rsidRDefault="00CA4E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760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BE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33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41A2E" w14:textId="77777777" w:rsidR="00CA4E34" w:rsidRDefault="00CA4E34" w:rsidP="009139A6">
      <w:r>
        <w:separator/>
      </w:r>
    </w:p>
  </w:footnote>
  <w:footnote w:type="continuationSeparator" w:id="0">
    <w:p w14:paraId="0C37C32C" w14:textId="77777777" w:rsidR="00CA4E34" w:rsidRDefault="00CA4E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F5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9C9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10B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E3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4E3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628F1"/>
  <w15:chartTrackingRefBased/>
  <w15:docId w15:val="{B2191597-F6D3-46FD-AD05-E4D7DD65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A4E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2022-02-25T19:08:00Z</dcterms:created>
  <dcterms:modified xsi:type="dcterms:W3CDTF">2022-02-25T19:08:00Z</dcterms:modified>
</cp:coreProperties>
</file>